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E7B9F" w14:textId="77777777" w:rsidR="00C86997" w:rsidRDefault="00C86997" w:rsidP="00C86997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OLNET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OLVET)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(fl.1477)</w:t>
      </w:r>
    </w:p>
    <w:p w14:paraId="7A0936E9" w14:textId="77777777" w:rsidR="00C86997" w:rsidRDefault="00C86997" w:rsidP="00C86997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Thursford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Norfolk.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E8C72AB" w14:textId="77777777" w:rsidR="00C86997" w:rsidRDefault="00C86997" w:rsidP="00C86997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D17E4DB" w14:textId="77777777" w:rsidR="00C86997" w:rsidRDefault="00C86997" w:rsidP="00C86997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8B3A47D" w14:textId="77777777" w:rsidR="00C86997" w:rsidRDefault="00C86997" w:rsidP="00C86997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3EBA1DDC" w14:textId="77777777" w:rsidR="00C86997" w:rsidRDefault="00C86997" w:rsidP="00C86997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5186195" w14:textId="77777777" w:rsidR="00C86997" w:rsidRDefault="00C86997" w:rsidP="00C86997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36450BF" w14:textId="77777777" w:rsidR="00C86997" w:rsidRDefault="00C86997" w:rsidP="00C86997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A7A6B09" w14:textId="77777777" w:rsidR="00C86997" w:rsidRDefault="00C86997" w:rsidP="00C86997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2022</w:t>
      </w:r>
    </w:p>
    <w:p w14:paraId="4DA3A26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6D457" w14:textId="77777777" w:rsidR="00C86997" w:rsidRDefault="00C86997" w:rsidP="009139A6">
      <w:r>
        <w:separator/>
      </w:r>
    </w:p>
  </w:endnote>
  <w:endnote w:type="continuationSeparator" w:id="0">
    <w:p w14:paraId="57A46B6F" w14:textId="77777777" w:rsidR="00C86997" w:rsidRDefault="00C869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AF2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7A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345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AE626" w14:textId="77777777" w:rsidR="00C86997" w:rsidRDefault="00C86997" w:rsidP="009139A6">
      <w:r>
        <w:separator/>
      </w:r>
    </w:p>
  </w:footnote>
  <w:footnote w:type="continuationSeparator" w:id="0">
    <w:p w14:paraId="3D89D34F" w14:textId="77777777" w:rsidR="00C86997" w:rsidRDefault="00C869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769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B7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F5A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99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8699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6A16D"/>
  <w15:chartTrackingRefBased/>
  <w15:docId w15:val="{515CA830-B818-40E4-A9F5-826E68271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869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2022-06-09T13:47:00Z</dcterms:created>
  <dcterms:modified xsi:type="dcterms:W3CDTF">2022-06-09T13:49:00Z</dcterms:modified>
</cp:coreProperties>
</file>